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167" w:rsidRPr="00D35167" w:rsidRDefault="00D35167" w:rsidP="00D35167">
      <w:pPr>
        <w:rPr>
          <w:b/>
          <w:sz w:val="28"/>
          <w:szCs w:val="28"/>
        </w:rPr>
      </w:pPr>
      <w:r w:rsidRPr="00D35167">
        <w:rPr>
          <w:b/>
          <w:sz w:val="28"/>
          <w:szCs w:val="28"/>
        </w:rPr>
        <w:t>Bijlage E</w:t>
      </w:r>
      <w:r>
        <w:rPr>
          <w:b/>
          <w:sz w:val="28"/>
          <w:szCs w:val="28"/>
        </w:rPr>
        <w:tab/>
      </w:r>
      <w:r w:rsidRPr="00D35167">
        <w:rPr>
          <w:b/>
          <w:sz w:val="28"/>
          <w:szCs w:val="28"/>
        </w:rPr>
        <w:t xml:space="preserve"> Inschrijfbiljet</w:t>
      </w:r>
    </w:p>
    <w:p w:rsidR="00D35167" w:rsidRDefault="00D35167" w:rsidP="00D35167"/>
    <w:p w:rsidR="00D35167" w:rsidRDefault="00D35167" w:rsidP="00D35167"/>
    <w:p w:rsidR="00D35167" w:rsidRDefault="00D35167" w:rsidP="00D35167">
      <w:r>
        <w:t>Korte omschrijving opdracht : …………………………………………………………</w:t>
      </w:r>
    </w:p>
    <w:p w:rsidR="00D35167" w:rsidRPr="00D35167" w:rsidRDefault="00D35167" w:rsidP="00D35167">
      <w:pPr>
        <w:rPr>
          <w:b/>
        </w:rPr>
      </w:pPr>
    </w:p>
    <w:p w:rsidR="00D35167" w:rsidRDefault="00D35167" w:rsidP="00D35167"/>
    <w:p w:rsidR="00D35167" w:rsidRDefault="00D35167" w:rsidP="00D35167">
      <w:r>
        <w:t>De hierna te noemen inschrijver: .........................................................................</w:t>
      </w:r>
    </w:p>
    <w:p w:rsidR="00D35167" w:rsidRDefault="00D35167" w:rsidP="00D35167"/>
    <w:p w:rsidR="00D35167" w:rsidRDefault="00D35167" w:rsidP="00D35167">
      <w:r>
        <w:t>gevestigd te .....................................................</w:t>
      </w:r>
    </w:p>
    <w:p w:rsidR="00D35167" w:rsidRDefault="00D35167" w:rsidP="00D35167"/>
    <w:p w:rsidR="00D35167" w:rsidRDefault="00D35167" w:rsidP="00D35167"/>
    <w:p w:rsidR="00D35167" w:rsidRDefault="00D35167" w:rsidP="00D35167">
      <w:r>
        <w:t xml:space="preserve">verklaart zich door ondertekening van dit inschrijvingsbiljet bereid de levering van een zaaksysteem </w:t>
      </w:r>
    </w:p>
    <w:p w:rsidR="00D35167" w:rsidRDefault="00D35167" w:rsidP="00D35167"/>
    <w:p w:rsidR="00D35167" w:rsidRDefault="00452A67" w:rsidP="00D35167">
      <w:r>
        <w:t>t</w:t>
      </w:r>
      <w:r w:rsidR="000C5E45">
        <w:t>e doen</w:t>
      </w:r>
      <w:r w:rsidR="00D35167">
        <w:t xml:space="preserve"> voor een bedrag, de omzetbelasting (BTW) daarin niet begrepen, van:</w:t>
      </w:r>
    </w:p>
    <w:p w:rsidR="00D35167" w:rsidRDefault="00D35167" w:rsidP="00D35167"/>
    <w:p w:rsidR="00D35167" w:rsidRDefault="00D35167" w:rsidP="00D35167">
      <w:r>
        <w:t>EUR ....................................................................</w:t>
      </w:r>
    </w:p>
    <w:p w:rsidR="00D35167" w:rsidRDefault="00D35167" w:rsidP="00D35167"/>
    <w:p w:rsidR="00D35167" w:rsidRDefault="00D35167" w:rsidP="00D35167">
      <w:r>
        <w:t>(zegge: ................................................................)</w:t>
      </w:r>
    </w:p>
    <w:p w:rsidR="00D35167" w:rsidRDefault="00D35167" w:rsidP="00D35167"/>
    <w:p w:rsidR="00D35167" w:rsidRDefault="00D35167" w:rsidP="00D35167"/>
    <w:p w:rsidR="00D35167" w:rsidRDefault="00D35167" w:rsidP="00D35167">
      <w:r>
        <w:t>Het bedrag van de ter zake verschuldigde omzetbelasting (BTW) bedraagt:</w:t>
      </w:r>
    </w:p>
    <w:p w:rsidR="00D35167" w:rsidRDefault="00D35167" w:rsidP="00D35167"/>
    <w:p w:rsidR="00D35167" w:rsidRDefault="00D35167" w:rsidP="00D35167">
      <w:r>
        <w:t>EUR .....................................................................</w:t>
      </w:r>
    </w:p>
    <w:p w:rsidR="00D35167" w:rsidRDefault="00D35167" w:rsidP="00D35167"/>
    <w:p w:rsidR="00D35167" w:rsidRDefault="00D35167" w:rsidP="00D35167">
      <w:r>
        <w:t>(zegge .................................................................)</w:t>
      </w:r>
    </w:p>
    <w:p w:rsidR="00D35167" w:rsidRDefault="00D35167" w:rsidP="00D35167"/>
    <w:p w:rsidR="00D35167" w:rsidRDefault="00D35167" w:rsidP="00D35167"/>
    <w:p w:rsidR="00D35167" w:rsidRDefault="00D35167" w:rsidP="00D35167"/>
    <w:p w:rsidR="00D35167" w:rsidRDefault="00D35167" w:rsidP="00D35167">
      <w:r>
        <w:t>De inschrijver verklaart:</w:t>
      </w:r>
    </w:p>
    <w:p w:rsidR="00452A67" w:rsidRDefault="00D35167" w:rsidP="000C5E45">
      <w:pPr>
        <w:pStyle w:val="Lijstalinea"/>
        <w:numPr>
          <w:ilvl w:val="0"/>
          <w:numId w:val="1"/>
        </w:numPr>
      </w:pPr>
      <w:r>
        <w:t xml:space="preserve">deze aanbieding gestand te doen gedurende 9 maanden na de dag, waarop deze </w:t>
      </w:r>
    </w:p>
    <w:p w:rsidR="00D35167" w:rsidRDefault="00D35167" w:rsidP="00452A67">
      <w:pPr>
        <w:pStyle w:val="Lijstalinea"/>
      </w:pPr>
      <w:r>
        <w:t>inschrijving heeft plaatsgevonden</w:t>
      </w:r>
      <w:r w:rsidR="000C5E45">
        <w:t>;</w:t>
      </w:r>
    </w:p>
    <w:p w:rsidR="00D35167" w:rsidRDefault="00D35167" w:rsidP="00D35167">
      <w:pPr>
        <w:pStyle w:val="Lijstalinea"/>
        <w:numPr>
          <w:ilvl w:val="0"/>
          <w:numId w:val="1"/>
        </w:numPr>
      </w:pPr>
      <w:r>
        <w:t xml:space="preserve">deze aanbieding te doen conform de voorwaarden en bepalingen zoals gesteld in alle aanbestedingsstukken behorende bij de aanbesteding zaaksysteem gemeente Winterswijk gepubliceerd op 13 september 2019 als ook de bijbehorende Nota’s van Inlichtingen. </w:t>
      </w:r>
    </w:p>
    <w:p w:rsidR="00D35167" w:rsidRDefault="00D35167" w:rsidP="00D35167"/>
    <w:p w:rsidR="00D35167" w:rsidRDefault="00D35167" w:rsidP="00D35167"/>
    <w:p w:rsidR="00D35167" w:rsidRDefault="00D35167" w:rsidP="00D35167"/>
    <w:p w:rsidR="00D35167" w:rsidRDefault="00D35167" w:rsidP="00D35167"/>
    <w:p w:rsidR="00D35167" w:rsidRDefault="00D35167" w:rsidP="00D35167"/>
    <w:p w:rsidR="00D35167" w:rsidRDefault="00D35167" w:rsidP="00D35167">
      <w:r>
        <w:t>Gedaan te .................................... op ................................................. 2019.</w:t>
      </w:r>
    </w:p>
    <w:p w:rsidR="00D35167" w:rsidRDefault="00D35167" w:rsidP="00D35167"/>
    <w:p w:rsidR="00D35167" w:rsidRDefault="00D35167" w:rsidP="00D35167"/>
    <w:p w:rsidR="00D35167" w:rsidRDefault="00D35167" w:rsidP="00D35167"/>
    <w:p w:rsidR="00D35167" w:rsidRDefault="00D35167" w:rsidP="00D35167"/>
    <w:p w:rsidR="0030652D" w:rsidRPr="000D589B" w:rsidRDefault="00D35167" w:rsidP="00D35167">
      <w:r>
        <w:t>Voor ak</w:t>
      </w:r>
      <w:bookmarkStart w:id="0" w:name="_GoBack"/>
      <w:bookmarkEnd w:id="0"/>
      <w:r>
        <w:t>koord: de inschrijver ............................................................................</w:t>
      </w:r>
    </w:p>
    <w:sectPr w:rsidR="0030652D" w:rsidRPr="000D589B" w:rsidSect="00452A67">
      <w:headerReference w:type="default" r:id="rId8"/>
      <w:footerReference w:type="default" r:id="rId9"/>
      <w:pgSz w:w="11907" w:h="16840" w:code="9"/>
      <w:pgMar w:top="2523" w:right="56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167" w:rsidRDefault="00D35167" w:rsidP="00D35167">
      <w:r>
        <w:separator/>
      </w:r>
    </w:p>
  </w:endnote>
  <w:endnote w:type="continuationSeparator" w:id="0">
    <w:p w:rsidR="00D35167" w:rsidRDefault="00D35167" w:rsidP="00D3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67" w:rsidRPr="00D35167" w:rsidRDefault="00D35167">
    <w:pPr>
      <w:pStyle w:val="Voettekst"/>
      <w:rPr>
        <w:sz w:val="16"/>
        <w:szCs w:val="16"/>
      </w:rPr>
    </w:pPr>
    <w:r w:rsidRPr="00D35167">
      <w:rPr>
        <w:sz w:val="16"/>
        <w:szCs w:val="16"/>
      </w:rPr>
      <w:t xml:space="preserve">Inschrijfbiljet Europees openbare aanbesteding zaaksysteem  </w:t>
    </w:r>
    <w:r>
      <w:rPr>
        <w:sz w:val="16"/>
        <w:szCs w:val="16"/>
      </w:rPr>
      <w:tab/>
    </w:r>
    <w:r>
      <w:rPr>
        <w:sz w:val="16"/>
        <w:szCs w:val="16"/>
      </w:rPr>
      <w:tab/>
    </w:r>
    <w:proofErr w:type="spellStart"/>
    <w:r w:rsidRPr="00D35167">
      <w:rPr>
        <w:sz w:val="16"/>
        <w:szCs w:val="16"/>
      </w:rPr>
      <w:t>zaaknr</w:t>
    </w:r>
    <w:proofErr w:type="spellEnd"/>
    <w:r w:rsidRPr="00D35167">
      <w:rPr>
        <w:sz w:val="16"/>
        <w:szCs w:val="16"/>
      </w:rPr>
      <w:t>. 183385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167" w:rsidRDefault="00D35167" w:rsidP="00D35167">
      <w:r>
        <w:separator/>
      </w:r>
    </w:p>
  </w:footnote>
  <w:footnote w:type="continuationSeparator" w:id="0">
    <w:p w:rsidR="00D35167" w:rsidRDefault="00D35167" w:rsidP="00D351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167" w:rsidRDefault="00D35167">
    <w:pPr>
      <w:pStyle w:val="Koptekst"/>
    </w:pPr>
    <w:r w:rsidRPr="00736781">
      <w:rPr>
        <w:rFonts w:cs="Arial"/>
        <w:noProof/>
      </w:rPr>
      <w:drawing>
        <wp:anchor distT="0" distB="0" distL="114300" distR="114300" simplePos="0" relativeHeight="251659264" behindDoc="0" locked="0" layoutInCell="1" allowOverlap="1" wp14:anchorId="3A31D7C2" wp14:editId="252F0CA3">
          <wp:simplePos x="0" y="0"/>
          <wp:positionH relativeFrom="column">
            <wp:posOffset>4612005</wp:posOffset>
          </wp:positionH>
          <wp:positionV relativeFrom="paragraph">
            <wp:posOffset>-212090</wp:posOffset>
          </wp:positionV>
          <wp:extent cx="1390650" cy="854846"/>
          <wp:effectExtent l="0" t="0" r="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85484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B1D55"/>
    <w:multiLevelType w:val="hybridMultilevel"/>
    <w:tmpl w:val="DFE0118E"/>
    <w:lvl w:ilvl="0" w:tplc="6920489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54D9557D"/>
    <w:multiLevelType w:val="hybridMultilevel"/>
    <w:tmpl w:val="F48C323A"/>
    <w:lvl w:ilvl="0" w:tplc="838E80A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167"/>
    <w:rsid w:val="000C5E45"/>
    <w:rsid w:val="000D589B"/>
    <w:rsid w:val="002E7347"/>
    <w:rsid w:val="0030652D"/>
    <w:rsid w:val="00446478"/>
    <w:rsid w:val="00452A67"/>
    <w:rsid w:val="004C7DEA"/>
    <w:rsid w:val="00796A7A"/>
    <w:rsid w:val="008F509C"/>
    <w:rsid w:val="00AF04F0"/>
    <w:rsid w:val="00BA150D"/>
    <w:rsid w:val="00D351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8F509C"/>
    <w:rPr>
      <w:rFonts w:ascii="Arial" w:hAnsi="Arial"/>
      <w:szCs w:val="24"/>
    </w:rPr>
  </w:style>
  <w:style w:type="paragraph" w:styleId="Kop1">
    <w:name w:val="heading 1"/>
    <w:basedOn w:val="Standaard"/>
    <w:next w:val="Standaard"/>
    <w:link w:val="Kop1Char"/>
    <w:uiPriority w:val="9"/>
    <w:qFormat/>
    <w:rsid w:val="00446478"/>
    <w:pPr>
      <w:keepNext/>
      <w:keepLines/>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446478"/>
    <w:pPr>
      <w:keepNext/>
      <w:keepLines/>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446478"/>
    <w:pPr>
      <w:keepNext/>
      <w:keepLines/>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446478"/>
    <w:rPr>
      <w:rFonts w:ascii="Arial" w:eastAsiaTheme="majorEastAsia" w:hAnsi="Arial" w:cstheme="majorBidi"/>
      <w:b/>
      <w:bCs/>
      <w:szCs w:val="24"/>
    </w:rPr>
  </w:style>
  <w:style w:type="paragraph" w:styleId="Bijschrift">
    <w:name w:val="caption"/>
    <w:basedOn w:val="Standaard"/>
    <w:next w:val="Standaard"/>
    <w:uiPriority w:val="35"/>
    <w:unhideWhenUsed/>
    <w:qFormat/>
    <w:rsid w:val="00446478"/>
    <w:rPr>
      <w:bCs/>
      <w:sz w:val="16"/>
      <w:szCs w:val="18"/>
    </w:rPr>
  </w:style>
  <w:style w:type="character" w:customStyle="1" w:styleId="Kop1Char">
    <w:name w:val="Kop 1 Char"/>
    <w:basedOn w:val="Standaardalinea-lettertype"/>
    <w:link w:val="Kop1"/>
    <w:uiPriority w:val="9"/>
    <w:rsid w:val="00446478"/>
    <w:rPr>
      <w:rFonts w:ascii="Arial" w:eastAsiaTheme="majorEastAsia" w:hAnsi="Arial" w:cstheme="majorBidi"/>
      <w:b/>
      <w:bCs/>
      <w:sz w:val="28"/>
      <w:szCs w:val="28"/>
    </w:rPr>
  </w:style>
  <w:style w:type="character" w:customStyle="1" w:styleId="Kop2Char">
    <w:name w:val="Kop 2 Char"/>
    <w:basedOn w:val="Standaardalinea-lettertype"/>
    <w:link w:val="Kop2"/>
    <w:uiPriority w:val="9"/>
    <w:rsid w:val="00446478"/>
    <w:rPr>
      <w:rFonts w:ascii="Arial" w:eastAsiaTheme="majorEastAsia" w:hAnsi="Arial" w:cstheme="majorBidi"/>
      <w:b/>
      <w:bCs/>
      <w:sz w:val="24"/>
      <w:szCs w:val="26"/>
    </w:rPr>
  </w:style>
  <w:style w:type="paragraph" w:styleId="Titel">
    <w:name w:val="Title"/>
    <w:basedOn w:val="Standaard"/>
    <w:next w:val="Standaard"/>
    <w:link w:val="TitelChar"/>
    <w:uiPriority w:val="10"/>
    <w:qFormat/>
    <w:rsid w:val="00446478"/>
    <w:pPr>
      <w:pBdr>
        <w:bottom w:val="single" w:sz="8" w:space="4" w:color="4F81BD" w:themeColor="accent1"/>
      </w:pBdr>
      <w:contextualSpacing/>
    </w:pPr>
    <w:rPr>
      <w:rFonts w:eastAsiaTheme="majorEastAsia" w:cstheme="majorBidi"/>
      <w:b/>
      <w:spacing w:val="5"/>
      <w:kern w:val="28"/>
      <w:sz w:val="32"/>
      <w:szCs w:val="52"/>
    </w:rPr>
  </w:style>
  <w:style w:type="character" w:customStyle="1" w:styleId="TitelChar">
    <w:name w:val="Titel Char"/>
    <w:basedOn w:val="Standaardalinea-lettertype"/>
    <w:link w:val="Titel"/>
    <w:uiPriority w:val="10"/>
    <w:rsid w:val="00446478"/>
    <w:rPr>
      <w:rFonts w:ascii="Arial" w:eastAsiaTheme="majorEastAsia" w:hAnsi="Arial" w:cstheme="majorBidi"/>
      <w:b/>
      <w:spacing w:val="5"/>
      <w:kern w:val="28"/>
      <w:sz w:val="32"/>
      <w:szCs w:val="52"/>
    </w:rPr>
  </w:style>
  <w:style w:type="paragraph" w:styleId="Ondertitel">
    <w:name w:val="Subtitle"/>
    <w:basedOn w:val="Standaard"/>
    <w:next w:val="Standaard"/>
    <w:link w:val="OndertitelChar"/>
    <w:uiPriority w:val="11"/>
    <w:qFormat/>
    <w:rsid w:val="00446478"/>
    <w:pPr>
      <w:numPr>
        <w:ilvl w:val="1"/>
      </w:numPr>
    </w:pPr>
    <w:rPr>
      <w:rFonts w:eastAsiaTheme="majorEastAsia" w:cstheme="majorBidi"/>
      <w:i/>
      <w:iCs/>
      <w:spacing w:val="15"/>
      <w:sz w:val="24"/>
    </w:rPr>
  </w:style>
  <w:style w:type="character" w:customStyle="1" w:styleId="OndertitelChar">
    <w:name w:val="Ondertitel Char"/>
    <w:basedOn w:val="Standaardalinea-lettertype"/>
    <w:link w:val="Ondertitel"/>
    <w:uiPriority w:val="11"/>
    <w:rsid w:val="00446478"/>
    <w:rPr>
      <w:rFonts w:ascii="Arial" w:eastAsiaTheme="majorEastAsia" w:hAnsi="Arial" w:cstheme="majorBidi"/>
      <w:i/>
      <w:iCs/>
      <w:spacing w:val="15"/>
      <w:sz w:val="24"/>
      <w:szCs w:val="24"/>
    </w:rPr>
  </w:style>
  <w:style w:type="paragraph" w:customStyle="1" w:styleId="CBPalinea">
    <w:name w:val="CBP alinea"/>
    <w:qFormat/>
    <w:rsid w:val="00AF04F0"/>
    <w:pPr>
      <w:tabs>
        <w:tab w:val="left" w:pos="419"/>
      </w:tabs>
      <w:spacing w:after="240"/>
      <w:jc w:val="both"/>
    </w:pPr>
    <w:rPr>
      <w:rFonts w:ascii="Arial" w:eastAsiaTheme="minorEastAsia" w:hAnsi="Arial" w:cstheme="minorBidi"/>
    </w:rPr>
  </w:style>
  <w:style w:type="paragraph" w:styleId="Koptekst">
    <w:name w:val="header"/>
    <w:basedOn w:val="Standaard"/>
    <w:link w:val="KoptekstChar"/>
    <w:uiPriority w:val="99"/>
    <w:unhideWhenUsed/>
    <w:rsid w:val="00D35167"/>
    <w:pPr>
      <w:tabs>
        <w:tab w:val="center" w:pos="4536"/>
        <w:tab w:val="right" w:pos="9072"/>
      </w:tabs>
    </w:pPr>
  </w:style>
  <w:style w:type="character" w:customStyle="1" w:styleId="KoptekstChar">
    <w:name w:val="Koptekst Char"/>
    <w:basedOn w:val="Standaardalinea-lettertype"/>
    <w:link w:val="Koptekst"/>
    <w:uiPriority w:val="99"/>
    <w:rsid w:val="00D35167"/>
    <w:rPr>
      <w:rFonts w:ascii="Arial" w:hAnsi="Arial"/>
      <w:szCs w:val="24"/>
    </w:rPr>
  </w:style>
  <w:style w:type="paragraph" w:styleId="Voettekst">
    <w:name w:val="footer"/>
    <w:basedOn w:val="Standaard"/>
    <w:link w:val="VoettekstChar"/>
    <w:uiPriority w:val="99"/>
    <w:unhideWhenUsed/>
    <w:rsid w:val="00D35167"/>
    <w:pPr>
      <w:tabs>
        <w:tab w:val="center" w:pos="4536"/>
        <w:tab w:val="right" w:pos="9072"/>
      </w:tabs>
    </w:pPr>
  </w:style>
  <w:style w:type="character" w:customStyle="1" w:styleId="VoettekstChar">
    <w:name w:val="Voettekst Char"/>
    <w:basedOn w:val="Standaardalinea-lettertype"/>
    <w:link w:val="Voettekst"/>
    <w:uiPriority w:val="99"/>
    <w:rsid w:val="00D35167"/>
    <w:rPr>
      <w:rFonts w:ascii="Arial" w:hAnsi="Arial"/>
      <w:szCs w:val="24"/>
    </w:rPr>
  </w:style>
  <w:style w:type="paragraph" w:styleId="Lijstalinea">
    <w:name w:val="List Paragraph"/>
    <w:basedOn w:val="Standaard"/>
    <w:uiPriority w:val="34"/>
    <w:rsid w:val="00D351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8F509C"/>
    <w:rPr>
      <w:rFonts w:ascii="Arial" w:hAnsi="Arial"/>
      <w:szCs w:val="24"/>
    </w:rPr>
  </w:style>
  <w:style w:type="paragraph" w:styleId="Kop1">
    <w:name w:val="heading 1"/>
    <w:basedOn w:val="Standaard"/>
    <w:next w:val="Standaard"/>
    <w:link w:val="Kop1Char"/>
    <w:uiPriority w:val="9"/>
    <w:qFormat/>
    <w:rsid w:val="00446478"/>
    <w:pPr>
      <w:keepNext/>
      <w:keepLines/>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446478"/>
    <w:pPr>
      <w:keepNext/>
      <w:keepLines/>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446478"/>
    <w:pPr>
      <w:keepNext/>
      <w:keepLines/>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446478"/>
    <w:rPr>
      <w:rFonts w:ascii="Arial" w:eastAsiaTheme="majorEastAsia" w:hAnsi="Arial" w:cstheme="majorBidi"/>
      <w:b/>
      <w:bCs/>
      <w:szCs w:val="24"/>
    </w:rPr>
  </w:style>
  <w:style w:type="paragraph" w:styleId="Bijschrift">
    <w:name w:val="caption"/>
    <w:basedOn w:val="Standaard"/>
    <w:next w:val="Standaard"/>
    <w:uiPriority w:val="35"/>
    <w:unhideWhenUsed/>
    <w:qFormat/>
    <w:rsid w:val="00446478"/>
    <w:rPr>
      <w:bCs/>
      <w:sz w:val="16"/>
      <w:szCs w:val="18"/>
    </w:rPr>
  </w:style>
  <w:style w:type="character" w:customStyle="1" w:styleId="Kop1Char">
    <w:name w:val="Kop 1 Char"/>
    <w:basedOn w:val="Standaardalinea-lettertype"/>
    <w:link w:val="Kop1"/>
    <w:uiPriority w:val="9"/>
    <w:rsid w:val="00446478"/>
    <w:rPr>
      <w:rFonts w:ascii="Arial" w:eastAsiaTheme="majorEastAsia" w:hAnsi="Arial" w:cstheme="majorBidi"/>
      <w:b/>
      <w:bCs/>
      <w:sz w:val="28"/>
      <w:szCs w:val="28"/>
    </w:rPr>
  </w:style>
  <w:style w:type="character" w:customStyle="1" w:styleId="Kop2Char">
    <w:name w:val="Kop 2 Char"/>
    <w:basedOn w:val="Standaardalinea-lettertype"/>
    <w:link w:val="Kop2"/>
    <w:uiPriority w:val="9"/>
    <w:rsid w:val="00446478"/>
    <w:rPr>
      <w:rFonts w:ascii="Arial" w:eastAsiaTheme="majorEastAsia" w:hAnsi="Arial" w:cstheme="majorBidi"/>
      <w:b/>
      <w:bCs/>
      <w:sz w:val="24"/>
      <w:szCs w:val="26"/>
    </w:rPr>
  </w:style>
  <w:style w:type="paragraph" w:styleId="Titel">
    <w:name w:val="Title"/>
    <w:basedOn w:val="Standaard"/>
    <w:next w:val="Standaard"/>
    <w:link w:val="TitelChar"/>
    <w:uiPriority w:val="10"/>
    <w:qFormat/>
    <w:rsid w:val="00446478"/>
    <w:pPr>
      <w:pBdr>
        <w:bottom w:val="single" w:sz="8" w:space="4" w:color="4F81BD" w:themeColor="accent1"/>
      </w:pBdr>
      <w:contextualSpacing/>
    </w:pPr>
    <w:rPr>
      <w:rFonts w:eastAsiaTheme="majorEastAsia" w:cstheme="majorBidi"/>
      <w:b/>
      <w:spacing w:val="5"/>
      <w:kern w:val="28"/>
      <w:sz w:val="32"/>
      <w:szCs w:val="52"/>
    </w:rPr>
  </w:style>
  <w:style w:type="character" w:customStyle="1" w:styleId="TitelChar">
    <w:name w:val="Titel Char"/>
    <w:basedOn w:val="Standaardalinea-lettertype"/>
    <w:link w:val="Titel"/>
    <w:uiPriority w:val="10"/>
    <w:rsid w:val="00446478"/>
    <w:rPr>
      <w:rFonts w:ascii="Arial" w:eastAsiaTheme="majorEastAsia" w:hAnsi="Arial" w:cstheme="majorBidi"/>
      <w:b/>
      <w:spacing w:val="5"/>
      <w:kern w:val="28"/>
      <w:sz w:val="32"/>
      <w:szCs w:val="52"/>
    </w:rPr>
  </w:style>
  <w:style w:type="paragraph" w:styleId="Ondertitel">
    <w:name w:val="Subtitle"/>
    <w:basedOn w:val="Standaard"/>
    <w:next w:val="Standaard"/>
    <w:link w:val="OndertitelChar"/>
    <w:uiPriority w:val="11"/>
    <w:qFormat/>
    <w:rsid w:val="00446478"/>
    <w:pPr>
      <w:numPr>
        <w:ilvl w:val="1"/>
      </w:numPr>
    </w:pPr>
    <w:rPr>
      <w:rFonts w:eastAsiaTheme="majorEastAsia" w:cstheme="majorBidi"/>
      <w:i/>
      <w:iCs/>
      <w:spacing w:val="15"/>
      <w:sz w:val="24"/>
    </w:rPr>
  </w:style>
  <w:style w:type="character" w:customStyle="1" w:styleId="OndertitelChar">
    <w:name w:val="Ondertitel Char"/>
    <w:basedOn w:val="Standaardalinea-lettertype"/>
    <w:link w:val="Ondertitel"/>
    <w:uiPriority w:val="11"/>
    <w:rsid w:val="00446478"/>
    <w:rPr>
      <w:rFonts w:ascii="Arial" w:eastAsiaTheme="majorEastAsia" w:hAnsi="Arial" w:cstheme="majorBidi"/>
      <w:i/>
      <w:iCs/>
      <w:spacing w:val="15"/>
      <w:sz w:val="24"/>
      <w:szCs w:val="24"/>
    </w:rPr>
  </w:style>
  <w:style w:type="paragraph" w:customStyle="1" w:styleId="CBPalinea">
    <w:name w:val="CBP alinea"/>
    <w:qFormat/>
    <w:rsid w:val="00AF04F0"/>
    <w:pPr>
      <w:tabs>
        <w:tab w:val="left" w:pos="419"/>
      </w:tabs>
      <w:spacing w:after="240"/>
      <w:jc w:val="both"/>
    </w:pPr>
    <w:rPr>
      <w:rFonts w:ascii="Arial" w:eastAsiaTheme="minorEastAsia" w:hAnsi="Arial" w:cstheme="minorBidi"/>
    </w:rPr>
  </w:style>
  <w:style w:type="paragraph" w:styleId="Koptekst">
    <w:name w:val="header"/>
    <w:basedOn w:val="Standaard"/>
    <w:link w:val="KoptekstChar"/>
    <w:uiPriority w:val="99"/>
    <w:unhideWhenUsed/>
    <w:rsid w:val="00D35167"/>
    <w:pPr>
      <w:tabs>
        <w:tab w:val="center" w:pos="4536"/>
        <w:tab w:val="right" w:pos="9072"/>
      </w:tabs>
    </w:pPr>
  </w:style>
  <w:style w:type="character" w:customStyle="1" w:styleId="KoptekstChar">
    <w:name w:val="Koptekst Char"/>
    <w:basedOn w:val="Standaardalinea-lettertype"/>
    <w:link w:val="Koptekst"/>
    <w:uiPriority w:val="99"/>
    <w:rsid w:val="00D35167"/>
    <w:rPr>
      <w:rFonts w:ascii="Arial" w:hAnsi="Arial"/>
      <w:szCs w:val="24"/>
    </w:rPr>
  </w:style>
  <w:style w:type="paragraph" w:styleId="Voettekst">
    <w:name w:val="footer"/>
    <w:basedOn w:val="Standaard"/>
    <w:link w:val="VoettekstChar"/>
    <w:uiPriority w:val="99"/>
    <w:unhideWhenUsed/>
    <w:rsid w:val="00D35167"/>
    <w:pPr>
      <w:tabs>
        <w:tab w:val="center" w:pos="4536"/>
        <w:tab w:val="right" w:pos="9072"/>
      </w:tabs>
    </w:pPr>
  </w:style>
  <w:style w:type="character" w:customStyle="1" w:styleId="VoettekstChar">
    <w:name w:val="Voettekst Char"/>
    <w:basedOn w:val="Standaardalinea-lettertype"/>
    <w:link w:val="Voettekst"/>
    <w:uiPriority w:val="99"/>
    <w:rsid w:val="00D35167"/>
    <w:rPr>
      <w:rFonts w:ascii="Arial" w:hAnsi="Arial"/>
      <w:szCs w:val="24"/>
    </w:rPr>
  </w:style>
  <w:style w:type="paragraph" w:styleId="Lijstalinea">
    <w:name w:val="List Paragraph"/>
    <w:basedOn w:val="Standaard"/>
    <w:uiPriority w:val="34"/>
    <w:rsid w:val="00D351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4160684F</Template>
  <TotalTime>12</TotalTime>
  <Pages>1</Pages>
  <Words>125</Words>
  <Characters>1300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Gemeente Winterswijk</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Erny Hogenkamp</dc:creator>
  <cp:lastModifiedBy>Erny Hogenkamp</cp:lastModifiedBy>
  <cp:revision>2</cp:revision>
  <dcterms:created xsi:type="dcterms:W3CDTF">2019-09-12T12:06:00Z</dcterms:created>
  <dcterms:modified xsi:type="dcterms:W3CDTF">2019-09-13T09:44:00Z</dcterms:modified>
</cp:coreProperties>
</file>